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Buckinghamshire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Buckinghamshire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Buckinghamshire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Buckinghamshire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Buckinghamshire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Buckinghamshire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45.5% </w:t>
      </w:r>
      <w:r w:rsidRPr="004747BF">
        <w:rPr>
          <w:rFonts w:ascii="Libre Franklin Light" w:eastAsia="Times New Roman" w:hAnsi="Libre Franklin Light" w:cs="Calibri Light"/>
        </w:rPr>
        <w:t xml:space="preserve">of those respondents classified as PGSI 8+ in Buckinghamshire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Buckinghamshire is estimated to be </w:t>
      </w:r>
      <w:r w:rsidRPr="00773DF7">
        <w:rPr>
          <w:rFonts w:ascii="Libre Franklin Light" w:eastAsia="Times New Roman" w:hAnsi="Libre Franklin Light" w:cs="Calibri Light"/>
          <w:b/>
          <w:bCs/>
          <w:color w:val="C45911" w:themeColor="accent2" w:themeShade="BF"/>
        </w:rPr>
        <w:t xml:space="preserve">£8,408,944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Buckinghamshire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Buckinghamshire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Buckinghamshire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Buckinghamshire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uckingham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Buckinghamshire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uckingham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Buckinghamshire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29.0%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Buckinghamshire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45.5%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uckingham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Buckinghamshire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Buckinghamshire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Buckinghamshire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Buckinghamshire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Buckinghamshire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Buckinghamshire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£8,408,944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Buckinghamshire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£136,968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£2,832,573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£202,915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£57,070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£104,628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£5,074,790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£8,408,944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Buckinghamshire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Buckinghamshire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Buckinghamshire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Buckinghamshire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Buckinghamshire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Buckinghamshire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Buckinghamshire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Buckinghamshire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Buckinghamshire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20.0%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Buckinghamshire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Buckinghamshire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Buckinghamshire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F3DEC9B-75C0-4249-9A80-8366FB26959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